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5DB4A" w14:textId="77777777" w:rsidR="00467487" w:rsidRDefault="00467487" w:rsidP="00467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FULLER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CAA7D66" w14:textId="77777777" w:rsidR="00467487" w:rsidRDefault="00467487" w:rsidP="00467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Hadleigh, Suffolk. Glover.</w:t>
      </w:r>
    </w:p>
    <w:p w14:paraId="739991E3" w14:textId="77777777" w:rsidR="00467487" w:rsidRDefault="00467487" w:rsidP="00467487">
      <w:pPr>
        <w:rPr>
          <w:rFonts w:ascii="Times New Roman" w:hAnsi="Times New Roman" w:cs="Times New Roman"/>
        </w:rPr>
      </w:pPr>
    </w:p>
    <w:p w14:paraId="657E9784" w14:textId="77777777" w:rsidR="00467487" w:rsidRDefault="00467487" w:rsidP="00467487">
      <w:pPr>
        <w:rPr>
          <w:rFonts w:ascii="Times New Roman" w:hAnsi="Times New Roman" w:cs="Times New Roman"/>
        </w:rPr>
      </w:pPr>
    </w:p>
    <w:p w14:paraId="44878C14" w14:textId="77777777" w:rsidR="00467487" w:rsidRDefault="00467487" w:rsidP="00467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Welyot</w:t>
      </w:r>
      <w:proofErr w:type="spellEnd"/>
      <w:r>
        <w:rPr>
          <w:rFonts w:ascii="Times New Roman" w:hAnsi="Times New Roman" w:cs="Times New Roman"/>
        </w:rPr>
        <w:t xml:space="preserve">(q.v.) brought a plaint of debt against him, Robert </w:t>
      </w:r>
      <w:proofErr w:type="spellStart"/>
      <w:r>
        <w:rPr>
          <w:rFonts w:ascii="Times New Roman" w:hAnsi="Times New Roman" w:cs="Times New Roman"/>
        </w:rPr>
        <w:t>Newelond</w:t>
      </w:r>
      <w:proofErr w:type="spellEnd"/>
    </w:p>
    <w:p w14:paraId="1F15AF0A" w14:textId="77777777" w:rsidR="00467487" w:rsidRDefault="00467487" w:rsidP="00467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Hadleigh(q.v.), John Fen of Hadleigh(q.v.) and John </w:t>
      </w:r>
      <w:proofErr w:type="spellStart"/>
      <w:r>
        <w:rPr>
          <w:rFonts w:ascii="Times New Roman" w:hAnsi="Times New Roman" w:cs="Times New Roman"/>
        </w:rPr>
        <w:t>Hegge</w:t>
      </w:r>
      <w:proofErr w:type="spellEnd"/>
      <w:r>
        <w:rPr>
          <w:rFonts w:ascii="Times New Roman" w:hAnsi="Times New Roman" w:cs="Times New Roman"/>
        </w:rPr>
        <w:t xml:space="preserve"> of Great </w:t>
      </w:r>
    </w:p>
    <w:p w14:paraId="1DE8C8F5" w14:textId="77777777" w:rsidR="00467487" w:rsidRDefault="00467487" w:rsidP="00467487">
      <w:pPr>
        <w:ind w:left="720" w:firstLine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Cornard</w:t>
      </w:r>
      <w:proofErr w:type="spellEnd"/>
      <w:r>
        <w:rPr>
          <w:rFonts w:ascii="Times New Roman" w:hAnsi="Times New Roman" w:cs="Times New Roman"/>
        </w:rPr>
        <w:t>(q.v.).</w:t>
      </w:r>
    </w:p>
    <w:p w14:paraId="06722CEF" w14:textId="77777777" w:rsidR="00467487" w:rsidRDefault="00467487" w:rsidP="00467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B786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5327CB4" w14:textId="77777777" w:rsidR="00467487" w:rsidRDefault="00467487" w:rsidP="00467487">
      <w:pPr>
        <w:rPr>
          <w:rFonts w:ascii="Times New Roman" w:hAnsi="Times New Roman" w:cs="Times New Roman"/>
        </w:rPr>
      </w:pPr>
    </w:p>
    <w:p w14:paraId="5CE6E1DA" w14:textId="77777777" w:rsidR="00467487" w:rsidRDefault="00467487" w:rsidP="00467487">
      <w:pPr>
        <w:rPr>
          <w:rFonts w:ascii="Times New Roman" w:hAnsi="Times New Roman" w:cs="Times New Roman"/>
        </w:rPr>
      </w:pPr>
    </w:p>
    <w:p w14:paraId="20734795" w14:textId="77777777" w:rsidR="00467487" w:rsidRDefault="00467487" w:rsidP="00467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April 2019</w:t>
      </w:r>
    </w:p>
    <w:p w14:paraId="27BD7A2F" w14:textId="77777777" w:rsidR="006B2F86" w:rsidRPr="00E71FC3" w:rsidRDefault="0046748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3003D" w14:textId="77777777" w:rsidR="00467487" w:rsidRDefault="00467487" w:rsidP="00E71FC3">
      <w:r>
        <w:separator/>
      </w:r>
    </w:p>
  </w:endnote>
  <w:endnote w:type="continuationSeparator" w:id="0">
    <w:p w14:paraId="3B94B843" w14:textId="77777777" w:rsidR="00467487" w:rsidRDefault="0046748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F3E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528D4" w14:textId="77777777" w:rsidR="00467487" w:rsidRDefault="00467487" w:rsidP="00E71FC3">
      <w:r>
        <w:separator/>
      </w:r>
    </w:p>
  </w:footnote>
  <w:footnote w:type="continuationSeparator" w:id="0">
    <w:p w14:paraId="0557A929" w14:textId="77777777" w:rsidR="00467487" w:rsidRDefault="0046748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487"/>
    <w:rsid w:val="001A7C09"/>
    <w:rsid w:val="0046748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4CAC9"/>
  <w15:chartTrackingRefBased/>
  <w15:docId w15:val="{35A79764-595E-4EF5-BAB9-D008B1AAD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48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674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2019-04-08T20:44:00Z</dcterms:created>
  <dcterms:modified xsi:type="dcterms:W3CDTF">2019-04-08T20:44:00Z</dcterms:modified>
</cp:coreProperties>
</file>